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DB142" w14:textId="77777777" w:rsidR="00CF6670" w:rsidRDefault="00CF6670" w:rsidP="00CF6670">
      <w:pPr>
        <w:pStyle w:val="NoSpacing"/>
        <w:rPr>
          <w:rFonts w:ascii="Times New Roman" w:hAnsi="Times New Roman" w:cs="Times New Roman"/>
          <w:sz w:val="24"/>
          <w:szCs w:val="24"/>
        </w:rPr>
      </w:pPr>
      <w:r>
        <w:rPr>
          <w:rFonts w:ascii="Times New Roman" w:hAnsi="Times New Roman" w:cs="Times New Roman"/>
          <w:sz w:val="24"/>
          <w:szCs w:val="24"/>
          <w:u w:val="single"/>
        </w:rPr>
        <w:t>Henry BONDE</w:t>
      </w:r>
      <w:r>
        <w:rPr>
          <w:rFonts w:ascii="Times New Roman" w:hAnsi="Times New Roman" w:cs="Times New Roman"/>
          <w:sz w:val="24"/>
          <w:szCs w:val="24"/>
        </w:rPr>
        <w:t xml:space="preserve">      (fl.1478)</w:t>
      </w:r>
    </w:p>
    <w:p w14:paraId="79C5FF20" w14:textId="6E632789" w:rsidR="00CF6670" w:rsidRDefault="00CF6670" w:rsidP="00CF6670">
      <w:pPr>
        <w:pStyle w:val="NoSpacing"/>
        <w:rPr>
          <w:rFonts w:ascii="Times New Roman" w:hAnsi="Times New Roman" w:cs="Times New Roman"/>
          <w:sz w:val="24"/>
          <w:szCs w:val="24"/>
        </w:rPr>
      </w:pPr>
      <w:r>
        <w:rPr>
          <w:rFonts w:ascii="Times New Roman" w:hAnsi="Times New Roman" w:cs="Times New Roman"/>
          <w:sz w:val="24"/>
          <w:szCs w:val="24"/>
        </w:rPr>
        <w:t>of London.</w:t>
      </w:r>
      <w:r w:rsidR="009501D8">
        <w:rPr>
          <w:rFonts w:ascii="Times New Roman" w:hAnsi="Times New Roman" w:cs="Times New Roman"/>
          <w:sz w:val="24"/>
          <w:szCs w:val="24"/>
        </w:rPr>
        <w:t xml:space="preserve"> Apprentice cutler.</w:t>
      </w:r>
    </w:p>
    <w:p w14:paraId="3BD959C6" w14:textId="77777777" w:rsidR="00CF6670" w:rsidRDefault="00CF6670" w:rsidP="00CF6670">
      <w:pPr>
        <w:pStyle w:val="NoSpacing"/>
        <w:rPr>
          <w:rFonts w:ascii="Times New Roman" w:hAnsi="Times New Roman" w:cs="Times New Roman"/>
          <w:sz w:val="24"/>
          <w:szCs w:val="24"/>
        </w:rPr>
      </w:pPr>
    </w:p>
    <w:p w14:paraId="1C55D12E" w14:textId="77777777" w:rsidR="00CF6670" w:rsidRDefault="00CF6670" w:rsidP="00CF6670">
      <w:pPr>
        <w:pStyle w:val="NoSpacing"/>
        <w:rPr>
          <w:rFonts w:ascii="Times New Roman" w:hAnsi="Times New Roman" w:cs="Times New Roman"/>
          <w:sz w:val="24"/>
          <w:szCs w:val="24"/>
        </w:rPr>
      </w:pPr>
    </w:p>
    <w:p w14:paraId="234699CB" w14:textId="77777777" w:rsidR="00CF6670" w:rsidRDefault="00CF6670" w:rsidP="00CF6670">
      <w:pPr>
        <w:pStyle w:val="NoSpacing"/>
        <w:rPr>
          <w:rFonts w:ascii="Times New Roman" w:hAnsi="Times New Roman" w:cs="Times New Roman"/>
          <w:sz w:val="24"/>
          <w:szCs w:val="24"/>
        </w:rPr>
      </w:pPr>
      <w:r>
        <w:rPr>
          <w:rFonts w:ascii="Times New Roman" w:hAnsi="Times New Roman" w:cs="Times New Roman"/>
          <w:sz w:val="24"/>
          <w:szCs w:val="24"/>
        </w:rPr>
        <w:tab/>
        <w:t>1478</w:t>
      </w:r>
      <w:r>
        <w:rPr>
          <w:rFonts w:ascii="Times New Roman" w:hAnsi="Times New Roman" w:cs="Times New Roman"/>
          <w:sz w:val="24"/>
          <w:szCs w:val="24"/>
        </w:rPr>
        <w:tab/>
        <w:t>He became apprenticed to John Cowker, cutler(q.v.).</w:t>
      </w:r>
    </w:p>
    <w:p w14:paraId="6686D08B" w14:textId="3E76F6A9" w:rsidR="00CF6670" w:rsidRDefault="00CF6670" w:rsidP="00CF66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74E1986B" w14:textId="1FCD744F" w:rsidR="005F4DA7" w:rsidRDefault="005F4DA7" w:rsidP="00CF66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[possibly apprentice of John Touker of London see the accounts of the </w:t>
      </w:r>
    </w:p>
    <w:p w14:paraId="27F3B884" w14:textId="01EEF6CE" w:rsidR="005F4DA7" w:rsidRDefault="005F4DA7" w:rsidP="00CF66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Cutlers’ Company].</w:t>
      </w:r>
    </w:p>
    <w:p w14:paraId="0641F1EB" w14:textId="77777777" w:rsidR="00170DB7" w:rsidRPr="00170DB7" w:rsidRDefault="00170DB7" w:rsidP="00170DB7">
      <w:pPr>
        <w:pStyle w:val="NoSpacing"/>
        <w:rPr>
          <w:rFonts w:ascii="Times New Roman" w:hAnsi="Times New Roman" w:cs="Times New Roman"/>
          <w:sz w:val="24"/>
          <w:szCs w:val="24"/>
        </w:rPr>
      </w:pPr>
      <w:r w:rsidRPr="00170DB7">
        <w:rPr>
          <w:rFonts w:ascii="Times New Roman" w:hAnsi="Times New Roman" w:cs="Times New Roman"/>
          <w:sz w:val="24"/>
          <w:szCs w:val="24"/>
        </w:rPr>
        <w:t xml:space="preserve">         1478-9</w:t>
      </w:r>
      <w:r w:rsidRPr="00170DB7">
        <w:rPr>
          <w:rFonts w:ascii="Times New Roman" w:hAnsi="Times New Roman" w:cs="Times New Roman"/>
          <w:sz w:val="24"/>
          <w:szCs w:val="24"/>
        </w:rPr>
        <w:tab/>
        <w:t>He was apprentice of John Touker of London, cutler(q.v.).</w:t>
      </w:r>
    </w:p>
    <w:p w14:paraId="2AEA6916" w14:textId="77777777" w:rsidR="00170DB7" w:rsidRPr="00170DB7" w:rsidRDefault="00170DB7" w:rsidP="00170DB7">
      <w:pPr>
        <w:pStyle w:val="NoSpacing"/>
        <w:ind w:left="1440"/>
        <w:rPr>
          <w:rFonts w:ascii="Times New Roman" w:eastAsia="Times New Roman" w:hAnsi="Times New Roman" w:cs="Times New Roman"/>
          <w:sz w:val="24"/>
          <w:szCs w:val="24"/>
        </w:rPr>
      </w:pPr>
      <w:r w:rsidRPr="00170DB7">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p.366)</w:t>
      </w:r>
    </w:p>
    <w:p w14:paraId="2AE09F09" w14:textId="77777777" w:rsidR="00170DB7" w:rsidRDefault="00170DB7" w:rsidP="00CF6670">
      <w:pPr>
        <w:pStyle w:val="NoSpacing"/>
        <w:rPr>
          <w:rFonts w:ascii="Times New Roman" w:hAnsi="Times New Roman" w:cs="Times New Roman"/>
          <w:sz w:val="24"/>
          <w:szCs w:val="24"/>
        </w:rPr>
      </w:pPr>
    </w:p>
    <w:p w14:paraId="2944B55C" w14:textId="690F3570" w:rsidR="00CF6670" w:rsidRDefault="00CF6670" w:rsidP="00CF6670">
      <w:pPr>
        <w:pStyle w:val="NoSpacing"/>
        <w:rPr>
          <w:rFonts w:ascii="Times New Roman" w:hAnsi="Times New Roman" w:cs="Times New Roman"/>
          <w:sz w:val="24"/>
          <w:szCs w:val="24"/>
        </w:rPr>
      </w:pPr>
    </w:p>
    <w:p w14:paraId="6D06B107" w14:textId="2E77F311" w:rsidR="005F4DA7" w:rsidRDefault="005F4DA7" w:rsidP="00CF6670">
      <w:pPr>
        <w:pStyle w:val="NoSpacing"/>
        <w:rPr>
          <w:rFonts w:ascii="Times New Roman" w:hAnsi="Times New Roman" w:cs="Times New Roman"/>
          <w:sz w:val="24"/>
          <w:szCs w:val="24"/>
        </w:rPr>
      </w:pPr>
      <w:r>
        <w:rPr>
          <w:rFonts w:ascii="Times New Roman" w:hAnsi="Times New Roman" w:cs="Times New Roman"/>
          <w:sz w:val="24"/>
          <w:szCs w:val="24"/>
        </w:rPr>
        <w:t xml:space="preserve">  2 April 2023</w:t>
      </w:r>
    </w:p>
    <w:p w14:paraId="20275F81" w14:textId="15E0F227" w:rsidR="00170DB7" w:rsidRDefault="00170DB7" w:rsidP="00CF6670">
      <w:pPr>
        <w:pStyle w:val="NoSpacing"/>
        <w:rPr>
          <w:rFonts w:ascii="Times New Roman" w:hAnsi="Times New Roman" w:cs="Times New Roman"/>
          <w:sz w:val="24"/>
          <w:szCs w:val="24"/>
        </w:rPr>
      </w:pPr>
      <w:r>
        <w:rPr>
          <w:rFonts w:ascii="Times New Roman" w:hAnsi="Times New Roman" w:cs="Times New Roman"/>
          <w:sz w:val="24"/>
          <w:szCs w:val="24"/>
        </w:rPr>
        <w:t xml:space="preserve">  3 September 2023</w:t>
      </w:r>
    </w:p>
    <w:p w14:paraId="0B45545D"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FB249" w14:textId="77777777" w:rsidR="0038163A" w:rsidRDefault="0038163A" w:rsidP="009139A6">
      <w:r>
        <w:separator/>
      </w:r>
    </w:p>
  </w:endnote>
  <w:endnote w:type="continuationSeparator" w:id="0">
    <w:p w14:paraId="4CC29270" w14:textId="77777777" w:rsidR="0038163A" w:rsidRDefault="0038163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3774"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D63B"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3C5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195E0" w14:textId="77777777" w:rsidR="0038163A" w:rsidRDefault="0038163A" w:rsidP="009139A6">
      <w:r>
        <w:separator/>
      </w:r>
    </w:p>
  </w:footnote>
  <w:footnote w:type="continuationSeparator" w:id="0">
    <w:p w14:paraId="7095CFEC" w14:textId="77777777" w:rsidR="0038163A" w:rsidRDefault="0038163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E7E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9D94"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F7256"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670"/>
    <w:rsid w:val="000666E0"/>
    <w:rsid w:val="00170DB7"/>
    <w:rsid w:val="002510B7"/>
    <w:rsid w:val="0038163A"/>
    <w:rsid w:val="005C130B"/>
    <w:rsid w:val="005F4DA7"/>
    <w:rsid w:val="00826F5C"/>
    <w:rsid w:val="009139A6"/>
    <w:rsid w:val="009448BB"/>
    <w:rsid w:val="009501D8"/>
    <w:rsid w:val="00A3176C"/>
    <w:rsid w:val="00AE65F8"/>
    <w:rsid w:val="00BA00AB"/>
    <w:rsid w:val="00CB4ED9"/>
    <w:rsid w:val="00CF6670"/>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EF3D4"/>
  <w15:chartTrackingRefBased/>
  <w15:docId w15:val="{F7867577-A592-497C-8D3E-FE334387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84</Words>
  <Characters>481</Characters>
  <Application>Microsoft Office Word</Application>
  <DocSecurity>0</DocSecurity>
  <Lines>4</Lines>
  <Paragraphs>1</Paragraphs>
  <ScaleCrop>false</ScaleCrop>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4</cp:revision>
  <dcterms:created xsi:type="dcterms:W3CDTF">2022-05-05T20:17:00Z</dcterms:created>
  <dcterms:modified xsi:type="dcterms:W3CDTF">2023-09-03T07:58:00Z</dcterms:modified>
</cp:coreProperties>
</file>